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VB__WE der Weichen  1 und 2 mit PSS im Bahnhof Berga-Kelbra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7038D8C5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4B19D2" w:rsidRPr="004B19D2">
        <w:rPr>
          <w:rFonts w:ascii="DB Office" w:hAnsi="DB Office"/>
          <w:noProof/>
          <w:sz w:val="16"/>
        </w:rPr>
        <w:t xml:space="preserve">DB InfraGO AG 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6B5F5D" w:rsidRPr="006B5F5D">
        <w:rPr>
          <w:rFonts w:ascii="DB Office" w:hAnsi="DB Office"/>
          <w:noProof/>
          <w:sz w:val="16"/>
        </w:rPr>
        <w:t>Geschäftsbereich Fahrweg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933BC3" w:rsidRPr="00933BC3">
        <w:rPr>
          <w:rFonts w:ascii="DB Office" w:hAnsi="DB Office"/>
          <w:noProof/>
          <w:sz w:val="16"/>
        </w:rPr>
        <w:t>Adam-Riese-Straße 11-13</w:t>
      </w:r>
      <w:r w:rsidR="00332EEA">
        <w:rPr>
          <w:rFonts w:ascii="DB Office" w:hAnsi="DB Office"/>
          <w:noProof/>
          <w:sz w:val="16"/>
        </w:rPr>
        <w:t>,</w:t>
      </w:r>
      <w:r w:rsidR="00332EEA" w:rsidRPr="00332EEA">
        <w:rPr>
          <w:rFonts w:ascii="DB Office" w:hAnsi="DB Office"/>
          <w:noProof/>
          <w:sz w:val="16"/>
        </w:rPr>
        <w:t>60327 Frankfurt Main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D03BD5" w14:textId="77777777" w:rsidR="001A71DB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Tilo Gatzsch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 xml:space="preserve">Bahnhofstraße 23 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99084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 xml:space="preserve">Erfurt, 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>(Ort, Datum)</w:t>
      </w:r>
      <w:r w:rsidRPr="00397C54">
        <w:rPr>
          <w:rFonts w:ascii="DB Office" w:hAnsi="DB Office"/>
        </w:rPr>
        <w:t xml:space="preserve">   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xx.xx.xxxx</w:t>
          </w:r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2EEA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B19D2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2542"/>
    <w:rsid w:val="00676A21"/>
    <w:rsid w:val="0068693E"/>
    <w:rsid w:val="006B5F5D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33BC3"/>
    <w:rsid w:val="00986AB8"/>
    <w:rsid w:val="00A1016D"/>
    <w:rsid w:val="00A128CA"/>
    <w:rsid w:val="00A3495F"/>
    <w:rsid w:val="00A7127E"/>
    <w:rsid w:val="00A80689"/>
    <w:rsid w:val="00A948BF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  <ds:schemaRef ds:uri="d7995283-6d24-4946-b7ea-8265136b65f1"/>
    <ds:schemaRef ds:uri="bb69967f-a149-496f-9ac6-d4314be6fa10"/>
  </ds:schemaRefs>
</ds:datastoreItem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45B625-21D8-4583-B346-DC5CB935A5B4}"/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309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Grit Böttger</cp:lastModifiedBy>
  <cp:revision>6</cp:revision>
  <cp:lastPrinted>2011-06-24T07:55:00Z</cp:lastPrinted>
  <dcterms:created xsi:type="dcterms:W3CDTF">2024-06-21T14:15:00Z</dcterms:created>
  <dcterms:modified xsi:type="dcterms:W3CDTF">2025-11-04T13:38:00Z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